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94D04" w14:textId="77777777" w:rsidR="00192231" w:rsidRDefault="00192231">
      <w:pPr>
        <w:pStyle w:val="Nadpis1"/>
        <w:pBdr>
          <w:bottom w:val="single" w:sz="4" w:space="1" w:color="auto"/>
        </w:pBdr>
        <w:ind w:hanging="360"/>
        <w:jc w:val="center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Z A S T U P I T E L S T V O   Z L Í N S K É H O   K R A J E</w:t>
      </w:r>
    </w:p>
    <w:p w14:paraId="680C621A" w14:textId="77777777" w:rsidR="00192231" w:rsidRDefault="00192231">
      <w:pPr>
        <w:rPr>
          <w:rFonts w:ascii="Arial" w:hAnsi="Arial" w:cs="Arial"/>
          <w:sz w:val="22"/>
          <w:szCs w:val="22"/>
        </w:rPr>
      </w:pPr>
    </w:p>
    <w:p w14:paraId="3E1C5C82" w14:textId="77777777" w:rsidR="00192231" w:rsidRPr="0075764B" w:rsidRDefault="00192231">
      <w:pPr>
        <w:rPr>
          <w:rFonts w:ascii="Arial" w:hAnsi="Arial" w:cs="Arial"/>
          <w:sz w:val="22"/>
          <w:szCs w:val="22"/>
        </w:rPr>
      </w:pPr>
    </w:p>
    <w:tbl>
      <w:tblPr>
        <w:tblW w:w="10114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2300"/>
        <w:gridCol w:w="4754"/>
      </w:tblGrid>
      <w:tr w:rsidR="00192231" w14:paraId="0009BF2B" w14:textId="77777777">
        <w:trPr>
          <w:trHeight w:val="167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115B1A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84C557E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Název tisku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3787ABF" w14:textId="2CF2F38E" w:rsidR="00192231" w:rsidRDefault="003A2AD9">
            <w:pPr>
              <w:pStyle w:val="Nadpis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Fond Zlínského kraje, sekce KULTURA - individuální podpora 2025</w:t>
            </w:r>
          </w:p>
        </w:tc>
      </w:tr>
      <w:tr w:rsidR="00192231" w14:paraId="643BFD12" w14:textId="77777777">
        <w:trPr>
          <w:trHeight w:val="167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F7769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5706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F320BF" w14:textId="77777777" w:rsidR="00192231" w:rsidRPr="00FA7457" w:rsidRDefault="00192231">
            <w:pPr>
              <w:pStyle w:val="Nadpis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B33B4D" w14:paraId="2DC9582C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6C688BD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8C53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Poř. číslo/datum zasedání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E42A53A" w14:textId="0CBE4903" w:rsidR="00192231" w:rsidRPr="00FA7457" w:rsidRDefault="003A2AD9" w:rsidP="00843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75E40" w:rsidRPr="00FA7457">
              <w:rPr>
                <w:rFonts w:ascii="Arial" w:hAnsi="Arial" w:cs="Arial"/>
                <w:sz w:val="20"/>
                <w:szCs w:val="20"/>
              </w:rPr>
              <w:t xml:space="preserve">. ZZK dne </w:t>
            </w:r>
            <w:r>
              <w:rPr>
                <w:rFonts w:ascii="Arial" w:hAnsi="Arial" w:cs="Arial"/>
                <w:sz w:val="20"/>
                <w:szCs w:val="20"/>
              </w:rPr>
              <w:t>14.04.2025</w:t>
            </w:r>
          </w:p>
        </w:tc>
      </w:tr>
      <w:tr w:rsidR="00192231" w:rsidRPr="00B33B4D" w14:paraId="77201A28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20486003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1398064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353ADD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24037BCA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2598639F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2A499" w14:textId="1B864852" w:rsidR="00192231" w:rsidRPr="00FA7457" w:rsidRDefault="003A2AD9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Předkladatel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BE1799E" w14:textId="77DF6553" w:rsidR="00192231" w:rsidRPr="00FA7457" w:rsidRDefault="003A2A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Láska Ivan, člen rady</w:t>
            </w:r>
          </w:p>
        </w:tc>
      </w:tr>
      <w:tr w:rsidR="00192231" w:rsidRPr="00B33B4D" w14:paraId="24843B70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B0C29C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66C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CB6F92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17AABAAF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FE8F3D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FECEE" w14:textId="2240BD01" w:rsidR="00192231" w:rsidRPr="00FA7457" w:rsidRDefault="003A2AD9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Zpracovatel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10DD8EA" w14:textId="77777777" w:rsidR="00D75E40" w:rsidRDefault="003A2AD9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Odbor kultury a památkové péče</w:t>
            </w:r>
          </w:p>
          <w:p w14:paraId="77912E50" w14:textId="7B475A9A" w:rsidR="003A2AD9" w:rsidRPr="00FA7457" w:rsidRDefault="003A2AD9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Eretová Monika, vedoucí Odboru kultury a památkové péče</w:t>
            </w:r>
          </w:p>
        </w:tc>
      </w:tr>
      <w:tr w:rsidR="00192231" w:rsidRPr="00B33B4D" w14:paraId="221CEF27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0BC89CB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2A31342F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CABB3C9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68571A05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4B0F696F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5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C9EFE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Tisk projednán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B7C3DAD" w14:textId="6F80DE47" w:rsidR="00192231" w:rsidRPr="00FA7457" w:rsidRDefault="003A2A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RZK dne 24.03.2025, usnesení č. 0263/R07/25, bere na vědomí a doporučuje</w:t>
            </w:r>
          </w:p>
        </w:tc>
      </w:tr>
      <w:tr w:rsidR="00192231" w:rsidRPr="00B33B4D" w14:paraId="38BEE09C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8E1B8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624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9E6CC0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60F7B3C5" w14:textId="77777777">
        <w:trPr>
          <w:trHeight w:val="2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DBB98DE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4281B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 xml:space="preserve">Soulad s právními předpisy 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B81288B" w14:textId="77777777" w:rsidR="00192231" w:rsidRDefault="003A2A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36 písm. c) zákona č. 129/2000 Sb., o krajích, ve znění pozdějších právních předpisů</w:t>
            </w:r>
          </w:p>
          <w:p w14:paraId="7BE37B22" w14:textId="74FD1A3C" w:rsidR="003A2AD9" w:rsidRPr="00FA7457" w:rsidRDefault="003A2A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10a zákona č. 250/2000 Sb., o rozpočtových pravidlech územních rozpočtů, ve znění pozdějších předpisů</w:t>
            </w:r>
          </w:p>
        </w:tc>
      </w:tr>
      <w:tr w:rsidR="00192231" w:rsidRPr="0075764B" w14:paraId="3216926B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19B8867A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0BBE1A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88C5BB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75764B" w14:paraId="1EE31D4E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26FBD389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25EEFF3F" w14:textId="77777777" w:rsidR="00192231" w:rsidRPr="00FA7457" w:rsidRDefault="0071743F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71743F">
              <w:rPr>
                <w:rFonts w:ascii="Arial" w:hAnsi="Arial" w:cs="Arial"/>
                <w:bCs/>
                <w:sz w:val="20"/>
                <w:szCs w:val="20"/>
              </w:rPr>
              <w:t>Soulad s rozpočtem a střednědobým výhledem rozpočtu kraje</w:t>
            </w:r>
          </w:p>
          <w:p w14:paraId="5CC2CA82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255336D" w14:textId="77777777" w:rsidR="00192231" w:rsidRDefault="003A2AD9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11.925.000 Kč/rozpočet ZK rok 2025/§ 33 - Kultura, církve a sdělovací prostředky/ORJ 90/ORG 8421000000 - Individuální podpora - Kultura</w:t>
            </w:r>
          </w:p>
          <w:p w14:paraId="37DFC707" w14:textId="59A2B8FC" w:rsidR="003A2AD9" w:rsidRPr="00FA7457" w:rsidRDefault="003A2AD9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1.325.000 Kč/střednědobý výhled rozpočtu ZK na rok 2026/§ 33 - Kultura, církve a sdělovací prostředky/ORJ 90/ORG 8421000000 - Individuální podpora – Kultura</w:t>
            </w:r>
          </w:p>
        </w:tc>
      </w:tr>
      <w:tr w:rsidR="00192231" w:rsidRPr="0075764B" w14:paraId="5D8C96D0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09E7F0F0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220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3CC2C" w14:textId="77777777" w:rsidR="00192231" w:rsidRPr="00FA7457" w:rsidRDefault="00192231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3E" w:rsidRPr="0075764B" w14:paraId="0741FC03" w14:textId="77777777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58299CD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2E53516C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Podpora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121" w14:textId="77777777" w:rsidR="009D2D3E" w:rsidRPr="00FA7457" w:rsidRDefault="009D2D3E" w:rsidP="000869B0">
            <w:pPr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Veřejná podpora</w:t>
            </w:r>
          </w:p>
        </w:tc>
        <w:tc>
          <w:tcPr>
            <w:tcW w:w="475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6BD11D" w14:textId="4A308B18" w:rsidR="009D2D3E" w:rsidRPr="00FA7457" w:rsidRDefault="003A2AD9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D2D3E" w:rsidRPr="0075764B" w14:paraId="5B52250A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096DB498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B5D2DB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66F8C4" w14:textId="77777777" w:rsidR="009D2D3E" w:rsidRPr="00FA7457" w:rsidRDefault="009D2D3E" w:rsidP="009819B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Podpora de minimis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B6275E9" w14:textId="2CEEEAAF" w:rsidR="009D2D3E" w:rsidRPr="00FA7457" w:rsidRDefault="003A2AD9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192231" w:rsidRPr="0075764B" w14:paraId="1FE7A629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7963CFB7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9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48C94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Soulad se strategickými dokumenty kraje</w:t>
            </w: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6631CF39" w14:textId="01E35E70" w:rsidR="00192231" w:rsidRPr="00FA7457" w:rsidRDefault="003A2AD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Strategie rozvoje Zlínského kraje 2030 </w:t>
            </w:r>
          </w:p>
        </w:tc>
      </w:tr>
      <w:tr w:rsidR="00192231" w:rsidRPr="0075764B" w14:paraId="3E6468F3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DE2E5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A38E7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9DA8DF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2D3E" w:rsidRPr="00B33B4D" w14:paraId="346EEFAC" w14:textId="77777777">
        <w:trPr>
          <w:trHeight w:val="64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2D1B085F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CF30A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Obsah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EA487E5" w14:textId="77777777" w:rsidR="009D2D3E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návrh usnesení</w:t>
            </w:r>
          </w:p>
          <w:p w14:paraId="18FE3E0D" w14:textId="77777777" w:rsidR="00D75E40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důvodová zpráva</w:t>
            </w:r>
          </w:p>
          <w:p w14:paraId="761126E2" w14:textId="77777777" w:rsidR="00D75E40" w:rsidRDefault="003A2AD9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0274-25Z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P01_seznam zadosti 2025 a historie podpory.pdf</w:t>
            </w:r>
          </w:p>
          <w:p w14:paraId="66EFD545" w14:textId="77777777" w:rsidR="003A2AD9" w:rsidRDefault="003A2AD9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0274-25Z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P02_podrobna duvodova zprava.pdf</w:t>
            </w:r>
          </w:p>
          <w:p w14:paraId="4C58356A" w14:textId="77777777" w:rsidR="003A2AD9" w:rsidRDefault="003A2AD9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0274-25Z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P03_Smlouva_ind_dotace_MD Zlin 2025.pdf</w:t>
            </w:r>
          </w:p>
          <w:p w14:paraId="62C396AA" w14:textId="77777777" w:rsidR="003A2AD9" w:rsidRDefault="003A2AD9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0274-25Z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P04_Smlouva_ind_dotace LFS UH 2025.pdf</w:t>
            </w:r>
          </w:p>
          <w:p w14:paraId="5B06EEED" w14:textId="77777777" w:rsidR="003A2AD9" w:rsidRDefault="003A2AD9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0274-25Z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P05_Smlouva_ind_dotace Zlin Film Festival 2025.pdf</w:t>
            </w:r>
          </w:p>
          <w:p w14:paraId="2CCA52DF" w14:textId="77777777" w:rsidR="003A2AD9" w:rsidRDefault="003A2AD9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0274-25Z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P06_Smlouva_ind_dotace SD UH 2025.pdf</w:t>
            </w:r>
          </w:p>
          <w:p w14:paraId="0A54BBCF" w14:textId="77777777" w:rsidR="003A2AD9" w:rsidRDefault="003A2AD9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0274-25Z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P07_Zadost o individualni podporu_MDZ.pdf</w:t>
            </w:r>
          </w:p>
          <w:p w14:paraId="2314B27F" w14:textId="77777777" w:rsidR="003A2AD9" w:rsidRDefault="003A2AD9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0274-25Z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P08_Zadost o individualni podporu_Asociace ceskych film. klubu.pdf</w:t>
            </w:r>
          </w:p>
          <w:p w14:paraId="582F3613" w14:textId="77777777" w:rsidR="003A2AD9" w:rsidRDefault="003A2AD9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0274-25Z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P09_Zadost o individualni podporu_FILMFEST.pdf</w:t>
            </w:r>
          </w:p>
          <w:p w14:paraId="6C9F4034" w14:textId="263A6C18" w:rsidR="003A2AD9" w:rsidRPr="00FA7457" w:rsidRDefault="003A2AD9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0274-25Z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P10_Zadost o individualni podporu_SDUH.pdf</w:t>
            </w:r>
          </w:p>
        </w:tc>
      </w:tr>
      <w:tr w:rsidR="009819B2" w:rsidRPr="00B33B4D" w14:paraId="54CB6C71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1EED58CD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4769C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8F6F2C0" w14:textId="77777777" w:rsidR="009819B2" w:rsidRPr="00FA7457" w:rsidRDefault="009819B2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52D4216F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B0C09D6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E227F7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Následné rozhodnutí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A2404AC" w14:textId="509485FD" w:rsidR="00192231" w:rsidRPr="00FA7457" w:rsidRDefault="003A2A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dále se neprojednává</w:t>
            </w:r>
          </w:p>
        </w:tc>
      </w:tr>
    </w:tbl>
    <w:p w14:paraId="2F138F58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1C6EEBA7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6653207C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  <w:sectPr w:rsidR="00192231" w:rsidSect="00513897">
          <w:headerReference w:type="default" r:id="rId8"/>
          <w:footerReference w:type="default" r:id="rId9"/>
          <w:pgSz w:w="11906" w:h="16838" w:code="9"/>
          <w:pgMar w:top="1418" w:right="1134" w:bottom="1418" w:left="1701" w:header="357" w:footer="709" w:gutter="0"/>
          <w:cols w:space="708"/>
          <w:docGrid w:linePitch="360"/>
        </w:sectPr>
      </w:pPr>
    </w:p>
    <w:p w14:paraId="1E122571" w14:textId="77777777" w:rsidR="00192231" w:rsidRPr="00FA7457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39332536" w14:textId="77777777" w:rsidR="00192231" w:rsidRPr="00FA7457" w:rsidRDefault="00D75E40" w:rsidP="00D230D7">
      <w:pPr>
        <w:pStyle w:val="Zpat"/>
        <w:tabs>
          <w:tab w:val="clear" w:pos="4536"/>
          <w:tab w:val="clear" w:pos="9072"/>
          <w:tab w:val="left" w:pos="2552"/>
        </w:tabs>
        <w:ind w:left="2552" w:hanging="2552"/>
        <w:jc w:val="both"/>
        <w:rPr>
          <w:rFonts w:ascii="Arial" w:hAnsi="Arial" w:cs="Arial"/>
          <w:sz w:val="20"/>
          <w:szCs w:val="20"/>
        </w:rPr>
      </w:pPr>
      <w:r w:rsidRPr="00FA7457">
        <w:rPr>
          <w:rFonts w:ascii="Arial" w:hAnsi="Arial" w:cs="Arial"/>
          <w:b/>
          <w:bCs/>
          <w:sz w:val="20"/>
          <w:szCs w:val="20"/>
        </w:rPr>
        <w:t>Usnesení</w:t>
      </w:r>
      <w:r w:rsidR="00192231" w:rsidRPr="00FA7457">
        <w:rPr>
          <w:rFonts w:ascii="Arial" w:hAnsi="Arial" w:cs="Arial"/>
          <w:b/>
          <w:bCs/>
          <w:sz w:val="20"/>
          <w:szCs w:val="20"/>
        </w:rPr>
        <w:t>:</w:t>
      </w:r>
      <w:r w:rsidR="00192231" w:rsidRPr="00FA7457">
        <w:rPr>
          <w:rFonts w:ascii="Arial" w:hAnsi="Arial" w:cs="Arial"/>
          <w:sz w:val="20"/>
          <w:szCs w:val="20"/>
        </w:rPr>
        <w:tab/>
        <w:t>Zastupitelstvo Zlínského kraje</w:t>
      </w:r>
    </w:p>
    <w:p w14:paraId="7A275531" w14:textId="77777777" w:rsidR="00B420E4" w:rsidRPr="00FA7457" w:rsidRDefault="00B420E4" w:rsidP="00B420E4">
      <w:pPr>
        <w:pStyle w:val="Zpat"/>
        <w:tabs>
          <w:tab w:val="clear" w:pos="4536"/>
          <w:tab w:val="clear" w:pos="9072"/>
          <w:tab w:val="left" w:pos="2410"/>
        </w:tabs>
        <w:ind w:left="241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7"/>
        <w:gridCol w:w="6777"/>
      </w:tblGrid>
      <w:tr w:rsidR="00B420E4" w:rsidRPr="00FA7457" w14:paraId="588BFBDD" w14:textId="77777777" w:rsidTr="00ED44A7">
        <w:tc>
          <w:tcPr>
            <w:tcW w:w="2480" w:type="dxa"/>
          </w:tcPr>
          <w:p w14:paraId="51FC2B11" w14:textId="2A518B7E" w:rsidR="00B420E4" w:rsidRPr="00FA7457" w:rsidRDefault="00B420E4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  <w:r w:rsidRPr="00FA7457"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  <w:tab/>
            </w:r>
          </w:p>
        </w:tc>
        <w:tc>
          <w:tcPr>
            <w:tcW w:w="7014" w:type="dxa"/>
          </w:tcPr>
          <w:p w14:paraId="520D052A" w14:textId="0223783A" w:rsidR="00B420E4" w:rsidRPr="003A2AD9" w:rsidRDefault="003A2AD9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40"/>
                <w:sz w:val="20"/>
                <w:szCs w:val="20"/>
              </w:rPr>
              <w:t>schvaluje</w:t>
            </w:r>
          </w:p>
        </w:tc>
      </w:tr>
      <w:tr w:rsidR="003A2AD9" w:rsidRPr="00FA7457" w14:paraId="4DFCFC13" w14:textId="77777777" w:rsidTr="00ED44A7">
        <w:tc>
          <w:tcPr>
            <w:tcW w:w="2480" w:type="dxa"/>
          </w:tcPr>
          <w:p w14:paraId="6D95A1C0" w14:textId="77777777" w:rsidR="003A2AD9" w:rsidRPr="00FA7457" w:rsidRDefault="003A2AD9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7014" w:type="dxa"/>
          </w:tcPr>
          <w:p w14:paraId="206B432E" w14:textId="77777777" w:rsidR="003A2AD9" w:rsidRPr="00FA7457" w:rsidRDefault="003A2AD9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</w:p>
        </w:tc>
      </w:tr>
      <w:tr w:rsidR="003A2AD9" w:rsidRPr="00FA7457" w14:paraId="12D14A7E" w14:textId="77777777" w:rsidTr="00ED44A7">
        <w:tc>
          <w:tcPr>
            <w:tcW w:w="2480" w:type="dxa"/>
          </w:tcPr>
          <w:p w14:paraId="7D5F3FDD" w14:textId="77777777" w:rsidR="003A2AD9" w:rsidRPr="00FA7457" w:rsidRDefault="003A2AD9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7014" w:type="dxa"/>
          </w:tcPr>
          <w:p w14:paraId="3DA08784" w14:textId="77777777" w:rsidR="003A2AD9" w:rsidRDefault="003A2AD9" w:rsidP="003A2AD9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poskytnutí neinvestiční individuální dotace z Fondu Zlínského kraje, sekce KULTURA:</w:t>
            </w:r>
          </w:p>
          <w:p w14:paraId="527BAA3E" w14:textId="77777777" w:rsidR="003A2AD9" w:rsidRDefault="003A2AD9" w:rsidP="003A2AD9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</w:p>
          <w:p w14:paraId="6D3EFDD0" w14:textId="77777777" w:rsidR="003A2AD9" w:rsidRDefault="003A2AD9" w:rsidP="003A2AD9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1. ve výši 4.000.000 Kč organizaci Městské divadlo Zlín, příspěvková organizace, IČO 00094838, se sídlem třída Tomáše Bati 4091, 760 01 Zlín, na kulturní činnost Městského divadla Zlín v roce 2025 a uzavření veřejnoprávní smlouvy o poskytnutí této dotace, dle přílohy č. 0274-25Z-P03;</w:t>
            </w:r>
          </w:p>
          <w:p w14:paraId="249C06FB" w14:textId="77777777" w:rsidR="003A2AD9" w:rsidRDefault="003A2AD9" w:rsidP="003A2AD9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</w:p>
          <w:p w14:paraId="10C48CC0" w14:textId="77777777" w:rsidR="003A2AD9" w:rsidRDefault="003A2AD9" w:rsidP="003A2AD9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2. ve výši 2.000.000 Kč, spolku Asociace českých filmových klubů, z. s., IČO 61387550, se sídlem Stonky 860, 686 01 Uherské Hradiště, na realizaci akce 51. Letní filmová škola Uherské Hradiště a uzavření veřejnoprávní smlouvy o poskytnutí této dotace, dle přílohy č. 0274-25Z-P04;</w:t>
            </w:r>
          </w:p>
          <w:p w14:paraId="5F5852C0" w14:textId="77777777" w:rsidR="003A2AD9" w:rsidRDefault="003A2AD9" w:rsidP="003A2AD9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</w:p>
          <w:p w14:paraId="5A6B8802" w14:textId="77777777" w:rsidR="003A2AD9" w:rsidRDefault="003A2AD9" w:rsidP="003A2AD9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3. ve výši 3.250.000 Kč, společnosti FILMFEST, s. r. o., IČO 26273365, se sídlem Filmová 174, Kudlov, 760 01 Zlín, na realizaci 65. ročníku Zlín Film Festival - Mezinárodní festival filmů pro děti a mládež a uzavření veřejnoprávní smlouvy o poskytnutí této dotace, dle přílohy č. 0274-25Z-P05;</w:t>
            </w:r>
          </w:p>
          <w:p w14:paraId="6A4DA305" w14:textId="77777777" w:rsidR="003A2AD9" w:rsidRDefault="003A2AD9" w:rsidP="003A2AD9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</w:p>
          <w:p w14:paraId="4A21EEC1" w14:textId="76EF3D92" w:rsidR="003A2AD9" w:rsidRPr="003A2AD9" w:rsidRDefault="003A2AD9" w:rsidP="003A2AD9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4. ve výši 4.000.000 Kč organizaci Slovácké divadlo Uherské Hradiště, příspěvková organizace, IČO 00094846, se sídlem Tyršovo náměstí 480, 686 01 Uherské Hradiště, na kulturní činnost Slováckého divadla Uherské Hradiště v roce 2025 a uzavření veřejnoprávní smlouvy o poskytnutí této dotace, dle přílohy č. 0274-25Z-P06.</w:t>
            </w:r>
          </w:p>
        </w:tc>
      </w:tr>
    </w:tbl>
    <w:p w14:paraId="0D4A44CD" w14:textId="77777777" w:rsidR="00B420E4" w:rsidRPr="00FA7457" w:rsidRDefault="00B420E4" w:rsidP="00B420E4">
      <w:pPr>
        <w:rPr>
          <w:rFonts w:ascii="Arial" w:hAnsi="Arial" w:cs="Arial"/>
          <w:sz w:val="20"/>
          <w:szCs w:val="20"/>
        </w:rPr>
      </w:pPr>
    </w:p>
    <w:p w14:paraId="753E1515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69BBB1B3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609D0F98" w14:textId="271F1442" w:rsidR="00D75E40" w:rsidRPr="00FA7457" w:rsidRDefault="003A2A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Důvodová zpráva:</w:t>
      </w:r>
    </w:p>
    <w:p w14:paraId="046C25D2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26CB7AD7" w14:textId="77777777" w:rsidR="003A2AD9" w:rsidRDefault="003A2AD9" w:rsidP="003A2AD9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 xml:space="preserve">Předkládaný materiál řeší neinvestiční dotace spadající do Fondu Zlínského kraje: sekce KULTURA. Jedná se o individuální podporu na mimořádně významné projekty na poli kultury v roce 2025, jejichž seznam včetně přehledu jejich podpory od roku 2016 je přiložen v příloze P01. Další informace k projektům jsou uvedeny v příloze P02. </w:t>
      </w:r>
    </w:p>
    <w:p w14:paraId="43F39679" w14:textId="2EA0C206" w:rsidR="00D75E40" w:rsidRPr="003A2AD9" w:rsidRDefault="003A2AD9" w:rsidP="003A2AD9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Ujednání o podmínkách, právech a povinnostech poskytovatele a příjemce dotace jsou obsahem veřejnoprávních smluv o poskytnutí dotací v rozsahu příloh P03 až P06. Odůvodnění žádostí o podporu, účel, forma podpory, doba trvání, předpokládané výstupy a finanční rámec projektu, akce nebo aktivity projektu jsou uvedeny v žádostech o poskytnutí individuální podpory v rozsahu příloh P07 až P10. Celková částka ve výši 13.250.000 Kč je rozložena do jednotlivých let dle skutečného proplácení výdajů v souladu s podmínkami uvedenými ve smlouvě (rok 2025 - 11.925.000 Kč a rok 2026 - 1.325.000 Kč).</w:t>
      </w:r>
    </w:p>
    <w:p w14:paraId="72E067BC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sectPr w:rsidR="00D75E40" w:rsidRPr="00FA7457">
      <w:pgSz w:w="11906" w:h="16838" w:code="9"/>
      <w:pgMar w:top="1418" w:right="851" w:bottom="1418" w:left="1701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91CD" w14:textId="77777777" w:rsidR="00A1628C" w:rsidRDefault="00A1628C">
      <w:r>
        <w:separator/>
      </w:r>
    </w:p>
  </w:endnote>
  <w:endnote w:type="continuationSeparator" w:id="0">
    <w:p w14:paraId="42665159" w14:textId="77777777" w:rsidR="00A1628C" w:rsidRDefault="00A16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EEF15" w14:textId="77777777" w:rsidR="002371DD" w:rsidRPr="00E128BE" w:rsidRDefault="002371DD">
    <w:pPr>
      <w:pStyle w:val="Zpat"/>
      <w:jc w:val="center"/>
      <w:rPr>
        <w:rFonts w:ascii="Arial" w:hAnsi="Arial" w:cs="Arial"/>
        <w:sz w:val="20"/>
        <w:szCs w:val="20"/>
      </w:rPr>
    </w:pP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  <w:r w:rsidRPr="00E128BE">
      <w:rPr>
        <w:rStyle w:val="slostrnky"/>
        <w:rFonts w:ascii="Arial" w:hAnsi="Arial" w:cs="Arial"/>
        <w:sz w:val="20"/>
        <w:szCs w:val="20"/>
      </w:rPr>
      <w:t>/</w:t>
    </w: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NUMPAGES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749C9" w14:textId="77777777" w:rsidR="00A1628C" w:rsidRDefault="00A1628C">
      <w:r>
        <w:separator/>
      </w:r>
    </w:p>
  </w:footnote>
  <w:footnote w:type="continuationSeparator" w:id="0">
    <w:p w14:paraId="55421EFE" w14:textId="77777777" w:rsidR="00A1628C" w:rsidRDefault="00A16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809C" w14:textId="77777777" w:rsidR="002371DD" w:rsidRDefault="002371DD">
    <w:pPr>
      <w:pStyle w:val="Zhlav"/>
      <w:tabs>
        <w:tab w:val="clear" w:pos="9072"/>
        <w:tab w:val="right" w:pos="9360"/>
      </w:tabs>
      <w:jc w:val="left"/>
      <w:rPr>
        <w:rFonts w:ascii="Arial" w:hAnsi="Arial" w:cs="Arial"/>
        <w:b/>
        <w:sz w:val="40"/>
        <w:szCs w:val="40"/>
      </w:rPr>
    </w:pPr>
    <w:r>
      <w:rPr>
        <w:rFonts w:ascii="Arial" w:hAnsi="Arial" w:cs="Arial"/>
        <w:b/>
        <w:sz w:val="40"/>
        <w:szCs w:val="40"/>
      </w:rPr>
      <w:tab/>
    </w:r>
    <w:r>
      <w:rPr>
        <w:rFonts w:ascii="Arial" w:hAnsi="Arial" w:cs="Arial"/>
        <w:b/>
        <w:sz w:val="40"/>
        <w:szCs w:val="40"/>
      </w:rPr>
      <w:tab/>
    </w:r>
  </w:p>
  <w:p w14:paraId="4193A90E" w14:textId="2B1B1703" w:rsidR="002371DD" w:rsidRDefault="00D75E40">
    <w:pPr>
      <w:pStyle w:val="Zhlav"/>
      <w:tabs>
        <w:tab w:val="clear" w:pos="9072"/>
        <w:tab w:val="right" w:pos="9360"/>
      </w:tabs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 xml:space="preserve">Tisk č.: </w:t>
    </w:r>
    <w:r w:rsidR="003A2AD9">
      <w:rPr>
        <w:rFonts w:ascii="Arial" w:hAnsi="Arial" w:cs="Arial"/>
        <w:b/>
        <w:szCs w:val="24"/>
      </w:rPr>
      <w:t>0274-25Z</w:t>
    </w:r>
  </w:p>
  <w:p w14:paraId="58C94365" w14:textId="2DC4C8F8" w:rsidR="002371DD" w:rsidRPr="0075764B" w:rsidRDefault="003A2AD9">
    <w:pPr>
      <w:pStyle w:val="Zhlav"/>
      <w:tabs>
        <w:tab w:val="clear" w:pos="9072"/>
        <w:tab w:val="right" w:pos="9360"/>
      </w:tabs>
      <w:rPr>
        <w:rFonts w:ascii="Arial" w:hAnsi="Arial" w:cs="Arial"/>
        <w:sz w:val="28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5586D4" wp14:editId="5A27390F">
              <wp:simplePos x="0" y="0"/>
              <wp:positionH relativeFrom="column">
                <wp:posOffset>603250</wp:posOffset>
              </wp:positionH>
              <wp:positionV relativeFrom="paragraph">
                <wp:posOffset>79375</wp:posOffset>
              </wp:positionV>
              <wp:extent cx="965200" cy="228600"/>
              <wp:effectExtent l="0" t="0" r="0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52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DECF98" id="Rectangle 4" o:spid="_x0000_s1026" style="position:absolute;margin-left:47.5pt;margin-top:6.25pt;width:7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A6D1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CEAA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D0F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82F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A630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54A2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6879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46B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E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A8BA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196D46E"/>
    <w:lvl w:ilvl="0">
      <w:numFmt w:val="decimal"/>
      <w:lvlText w:val="*"/>
      <w:lvlJc w:val="left"/>
    </w:lvl>
  </w:abstractNum>
  <w:abstractNum w:abstractNumId="11" w15:restartNumberingAfterBreak="0">
    <w:nsid w:val="00305B2A"/>
    <w:multiLevelType w:val="hybridMultilevel"/>
    <w:tmpl w:val="A6DCFA8E"/>
    <w:lvl w:ilvl="0" w:tplc="9BD83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AE365F"/>
    <w:multiLevelType w:val="multilevel"/>
    <w:tmpl w:val="D90E8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571C03"/>
    <w:multiLevelType w:val="hybridMultilevel"/>
    <w:tmpl w:val="C9A69CDA"/>
    <w:lvl w:ilvl="0" w:tplc="F1FAB3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1A3302"/>
    <w:multiLevelType w:val="hybridMultilevel"/>
    <w:tmpl w:val="122EF29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36F02"/>
    <w:multiLevelType w:val="hybridMultilevel"/>
    <w:tmpl w:val="547C7896"/>
    <w:lvl w:ilvl="0" w:tplc="B41E7A08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16" w15:restartNumberingAfterBreak="0">
    <w:nsid w:val="100B22BF"/>
    <w:multiLevelType w:val="hybridMultilevel"/>
    <w:tmpl w:val="DFB27128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3DD2D02"/>
    <w:multiLevelType w:val="hybridMultilevel"/>
    <w:tmpl w:val="DEDC17E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2024FC"/>
    <w:multiLevelType w:val="hybridMultilevel"/>
    <w:tmpl w:val="DA94012A"/>
    <w:lvl w:ilvl="0" w:tplc="FFCE05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A6CB1"/>
    <w:multiLevelType w:val="hybridMultilevel"/>
    <w:tmpl w:val="61AA4132"/>
    <w:lvl w:ilvl="0" w:tplc="AD5AF75E">
      <w:start w:val="2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BD50D6A"/>
    <w:multiLevelType w:val="hybridMultilevel"/>
    <w:tmpl w:val="CE96F226"/>
    <w:lvl w:ilvl="0" w:tplc="39B41DB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37B69"/>
    <w:multiLevelType w:val="hybridMultilevel"/>
    <w:tmpl w:val="5C523598"/>
    <w:lvl w:ilvl="0" w:tplc="5B485F8A">
      <w:start w:val="1"/>
      <w:numFmt w:val="decimal"/>
      <w:pStyle w:val="CislovaniUkolu"/>
      <w:lvlText w:val="%1."/>
      <w:lvlJc w:val="left"/>
      <w:pPr>
        <w:tabs>
          <w:tab w:val="num" w:pos="3170"/>
        </w:tabs>
        <w:ind w:left="317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90"/>
        </w:tabs>
        <w:ind w:left="38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610"/>
        </w:tabs>
        <w:ind w:left="46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330"/>
        </w:tabs>
        <w:ind w:left="53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50"/>
        </w:tabs>
        <w:ind w:left="60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70"/>
        </w:tabs>
        <w:ind w:left="67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90"/>
        </w:tabs>
        <w:ind w:left="74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210"/>
        </w:tabs>
        <w:ind w:left="82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930"/>
        </w:tabs>
        <w:ind w:left="8930" w:hanging="180"/>
      </w:pPr>
    </w:lvl>
  </w:abstractNum>
  <w:abstractNum w:abstractNumId="22" w15:restartNumberingAfterBreak="0">
    <w:nsid w:val="4F6524BA"/>
    <w:multiLevelType w:val="hybridMultilevel"/>
    <w:tmpl w:val="F3349C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FE0EA0"/>
    <w:multiLevelType w:val="hybridMultilevel"/>
    <w:tmpl w:val="748EC78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525B9A"/>
    <w:multiLevelType w:val="hybridMultilevel"/>
    <w:tmpl w:val="56E61AB0"/>
    <w:lvl w:ilvl="0" w:tplc="84CE3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D44EE"/>
    <w:multiLevelType w:val="hybridMultilevel"/>
    <w:tmpl w:val="1CE860E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40652"/>
    <w:multiLevelType w:val="hybridMultilevel"/>
    <w:tmpl w:val="3CC81030"/>
    <w:lvl w:ilvl="0" w:tplc="0405000F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27" w15:restartNumberingAfterBreak="0">
    <w:nsid w:val="6B9E6CB2"/>
    <w:multiLevelType w:val="hybridMultilevel"/>
    <w:tmpl w:val="93A0F1D8"/>
    <w:lvl w:ilvl="0" w:tplc="1CBE16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B29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6A4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146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AE4B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A88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CEC8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067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B24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E82365"/>
    <w:multiLevelType w:val="hybridMultilevel"/>
    <w:tmpl w:val="1204991A"/>
    <w:lvl w:ilvl="0" w:tplc="9BD8371C">
      <w:start w:val="1"/>
      <w:numFmt w:val="decimal"/>
      <w:lvlText w:val="%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16F29D2C">
      <w:start w:val="5"/>
      <w:numFmt w:val="lowerLetter"/>
      <w:lvlText w:val="%2)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9" w15:restartNumberingAfterBreak="0">
    <w:nsid w:val="7B5370C1"/>
    <w:multiLevelType w:val="hybridMultilevel"/>
    <w:tmpl w:val="C7B8537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899315">
    <w:abstractNumId w:val="12"/>
  </w:num>
  <w:num w:numId="2" w16cid:durableId="337973709">
    <w:abstractNumId w:val="27"/>
  </w:num>
  <w:num w:numId="3" w16cid:durableId="363750934">
    <w:abstractNumId w:val="20"/>
  </w:num>
  <w:num w:numId="4" w16cid:durableId="681932519">
    <w:abstractNumId w:val="13"/>
  </w:num>
  <w:num w:numId="5" w16cid:durableId="1382099272">
    <w:abstractNumId w:val="11"/>
  </w:num>
  <w:num w:numId="6" w16cid:durableId="1596478407">
    <w:abstractNumId w:val="28"/>
  </w:num>
  <w:num w:numId="7" w16cid:durableId="979460099">
    <w:abstractNumId w:val="19"/>
  </w:num>
  <w:num w:numId="8" w16cid:durableId="243691008">
    <w:abstractNumId w:val="22"/>
  </w:num>
  <w:num w:numId="9" w16cid:durableId="1042099056">
    <w:abstractNumId w:val="17"/>
  </w:num>
  <w:num w:numId="10" w16cid:durableId="633869168">
    <w:abstractNumId w:val="14"/>
  </w:num>
  <w:num w:numId="11" w16cid:durableId="1364013622">
    <w:abstractNumId w:val="25"/>
  </w:num>
  <w:num w:numId="12" w16cid:durableId="287249829">
    <w:abstractNumId w:val="23"/>
  </w:num>
  <w:num w:numId="13" w16cid:durableId="320037071">
    <w:abstractNumId w:val="16"/>
  </w:num>
  <w:num w:numId="14" w16cid:durableId="1091240384">
    <w:abstractNumId w:val="29"/>
  </w:num>
  <w:num w:numId="15" w16cid:durableId="1067191334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18"/>
        </w:rPr>
      </w:lvl>
    </w:lvlOverride>
  </w:num>
  <w:num w:numId="16" w16cid:durableId="883828779">
    <w:abstractNumId w:val="18"/>
  </w:num>
  <w:num w:numId="17" w16cid:durableId="1176575189">
    <w:abstractNumId w:val="24"/>
  </w:num>
  <w:num w:numId="18" w16cid:durableId="1017079962">
    <w:abstractNumId w:val="26"/>
  </w:num>
  <w:num w:numId="19" w16cid:durableId="608898109">
    <w:abstractNumId w:val="15"/>
  </w:num>
  <w:num w:numId="20" w16cid:durableId="1121925428">
    <w:abstractNumId w:val="21"/>
  </w:num>
  <w:num w:numId="21" w16cid:durableId="1263806524">
    <w:abstractNumId w:val="8"/>
  </w:num>
  <w:num w:numId="22" w16cid:durableId="1326085133">
    <w:abstractNumId w:val="3"/>
  </w:num>
  <w:num w:numId="23" w16cid:durableId="1956057106">
    <w:abstractNumId w:val="2"/>
  </w:num>
  <w:num w:numId="24" w16cid:durableId="1008868069">
    <w:abstractNumId w:val="1"/>
  </w:num>
  <w:num w:numId="25" w16cid:durableId="1786078259">
    <w:abstractNumId w:val="0"/>
  </w:num>
  <w:num w:numId="26" w16cid:durableId="879978931">
    <w:abstractNumId w:val="9"/>
  </w:num>
  <w:num w:numId="27" w16cid:durableId="1126699380">
    <w:abstractNumId w:val="7"/>
  </w:num>
  <w:num w:numId="28" w16cid:durableId="922495272">
    <w:abstractNumId w:val="6"/>
  </w:num>
  <w:num w:numId="29" w16cid:durableId="280917747">
    <w:abstractNumId w:val="5"/>
  </w:num>
  <w:num w:numId="30" w16cid:durableId="7167853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AD9"/>
    <w:rsid w:val="00037310"/>
    <w:rsid w:val="0006608D"/>
    <w:rsid w:val="00067797"/>
    <w:rsid w:val="00072DB1"/>
    <w:rsid w:val="000869B0"/>
    <w:rsid w:val="001176F7"/>
    <w:rsid w:val="001257A6"/>
    <w:rsid w:val="00192231"/>
    <w:rsid w:val="002371DD"/>
    <w:rsid w:val="0026165D"/>
    <w:rsid w:val="00271301"/>
    <w:rsid w:val="00297F51"/>
    <w:rsid w:val="00302A3B"/>
    <w:rsid w:val="0032223B"/>
    <w:rsid w:val="003A2AD9"/>
    <w:rsid w:val="003F3B2D"/>
    <w:rsid w:val="00511574"/>
    <w:rsid w:val="00513897"/>
    <w:rsid w:val="00524737"/>
    <w:rsid w:val="00536071"/>
    <w:rsid w:val="005654C3"/>
    <w:rsid w:val="005B0004"/>
    <w:rsid w:val="006D6A39"/>
    <w:rsid w:val="0071743F"/>
    <w:rsid w:val="007B1579"/>
    <w:rsid w:val="00840C58"/>
    <w:rsid w:val="00843839"/>
    <w:rsid w:val="008A53CA"/>
    <w:rsid w:val="008A59F4"/>
    <w:rsid w:val="008E47F4"/>
    <w:rsid w:val="00904566"/>
    <w:rsid w:val="0094286E"/>
    <w:rsid w:val="009819B2"/>
    <w:rsid w:val="009D2D3E"/>
    <w:rsid w:val="00A1628C"/>
    <w:rsid w:val="00A4559B"/>
    <w:rsid w:val="00AB0E1F"/>
    <w:rsid w:val="00AE7773"/>
    <w:rsid w:val="00B420E4"/>
    <w:rsid w:val="00B91F11"/>
    <w:rsid w:val="00B9450A"/>
    <w:rsid w:val="00BB12A7"/>
    <w:rsid w:val="00D230D7"/>
    <w:rsid w:val="00D5157C"/>
    <w:rsid w:val="00D564B0"/>
    <w:rsid w:val="00D60C84"/>
    <w:rsid w:val="00D75E40"/>
    <w:rsid w:val="00D8587D"/>
    <w:rsid w:val="00E128BE"/>
    <w:rsid w:val="00E606E6"/>
    <w:rsid w:val="00E750DA"/>
    <w:rsid w:val="00ED44A7"/>
    <w:rsid w:val="00EE1470"/>
    <w:rsid w:val="00F918D9"/>
    <w:rsid w:val="00FA7457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0269B5"/>
  <w15:chartTrackingRefBased/>
  <w15:docId w15:val="{E6BDE9A9-90B3-494C-94E9-3C95AE056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kern w:val="28"/>
      <w:sz w:val="40"/>
      <w:szCs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before="60"/>
      <w:jc w:val="both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odsazen">
    <w:name w:val="Body Text Indent"/>
    <w:basedOn w:val="Normln"/>
    <w:pPr>
      <w:ind w:left="290" w:hanging="290"/>
    </w:pPr>
  </w:style>
  <w:style w:type="paragraph" w:styleId="Zkladntext">
    <w:name w:val="Body Text"/>
    <w:basedOn w:val="Normln"/>
    <w:pPr>
      <w:jc w:val="both"/>
    </w:pPr>
    <w:rPr>
      <w:rFonts w:ascii="Arial" w:hAnsi="Arial" w:cs="Arial"/>
      <w:sz w:val="20"/>
      <w:szCs w:val="20"/>
    </w:r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after="120" w:line="480" w:lineRule="auto"/>
    </w:pPr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FormtovanvHTML">
    <w:name w:val="HTML Preformatted"/>
    <w:basedOn w:val="Norml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">
    <w:basedOn w:val="Normln"/>
    <w:next w:val="Normlnweb"/>
    <w:pPr>
      <w:spacing w:before="100" w:beforeAutospacing="1" w:after="100" w:afterAutospacing="1"/>
    </w:pPr>
  </w:style>
  <w:style w:type="paragraph" w:customStyle="1" w:styleId="Rozhodovacsloveso">
    <w:name w:val="Rozhodovací sloveso"/>
    <w:basedOn w:val="Normln"/>
    <w:pPr>
      <w:spacing w:before="120" w:after="120"/>
      <w:jc w:val="both"/>
    </w:pPr>
    <w:rPr>
      <w:b/>
      <w:spacing w:val="4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islovaniUkolu">
    <w:name w:val="CislovaniUkolu"/>
    <w:basedOn w:val="Zpat"/>
    <w:autoRedefine/>
    <w:pPr>
      <w:numPr>
        <w:numId w:val="20"/>
      </w:numPr>
      <w:tabs>
        <w:tab w:val="clear" w:pos="3170"/>
        <w:tab w:val="clear" w:pos="4536"/>
        <w:tab w:val="clear" w:pos="9072"/>
        <w:tab w:val="left" w:pos="2410"/>
        <w:tab w:val="num" w:pos="2786"/>
      </w:tabs>
      <w:spacing w:after="120"/>
      <w:ind w:left="2784" w:hanging="357"/>
      <w:jc w:val="both"/>
    </w:pPr>
    <w:rPr>
      <w:bCs/>
      <w:sz w:val="20"/>
      <w:szCs w:val="20"/>
    </w:rPr>
  </w:style>
  <w:style w:type="character" w:styleId="Hypertextovodkaz">
    <w:name w:val="Hyperlink"/>
    <w:rPr>
      <w:rFonts w:ascii="Arial" w:hAnsi="Arial" w:cs="Arial" w:hint="default"/>
      <w:i w:val="0"/>
      <w:iCs w:val="0"/>
      <w:strike w:val="0"/>
      <w:dstrike w:val="0"/>
      <w:color w:val="0000FF"/>
      <w:sz w:val="17"/>
      <w:szCs w:val="17"/>
      <w:u w:val="none"/>
      <w:effect w:val="none"/>
    </w:rPr>
  </w:style>
  <w:style w:type="character" w:customStyle="1" w:styleId="ZpatChar">
    <w:name w:val="Zápatí Char"/>
    <w:link w:val="Zpat"/>
    <w:rsid w:val="00B420E4"/>
    <w:rPr>
      <w:sz w:val="24"/>
      <w:szCs w:val="24"/>
    </w:rPr>
  </w:style>
  <w:style w:type="paragraph" w:customStyle="1" w:styleId="Normal">
    <w:name w:val="[Normal]"/>
    <w:rsid w:val="003A2AD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app06\IntraDoc\SablonyA10\NavrhTiskuZ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D3E54-A4D2-4FCB-8CC8-8FC681E5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NavrhTiskuZ.dot</Template>
  <TotalTime>0</TotalTime>
  <Pages>2</Pages>
  <Words>612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Němcová Michaela</dc:creator>
  <cp:keywords/>
  <cp:lastModifiedBy>Němcová Michaela</cp:lastModifiedBy>
  <cp:revision>1</cp:revision>
  <cp:lastPrinted>2005-10-31T12:26:00Z</cp:lastPrinted>
  <dcterms:created xsi:type="dcterms:W3CDTF">2025-04-01T08:59:00Z</dcterms:created>
  <dcterms:modified xsi:type="dcterms:W3CDTF">2025-04-01T08:59:00Z</dcterms:modified>
</cp:coreProperties>
</file>